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BC9B568" w14:textId="77777777" w:rsidR="00647ED2" w:rsidRPr="00283255" w:rsidRDefault="00647ED2" w:rsidP="00647ED2">
      <w:pPr>
        <w:spacing w:line="360" w:lineRule="auto"/>
        <w:jc w:val="center"/>
        <w:rPr>
          <w:b/>
        </w:rPr>
      </w:pPr>
      <w:r w:rsidRPr="00283255">
        <w:rPr>
          <w:b/>
        </w:rPr>
        <w:t xml:space="preserve">PROJETO DE EMENDA </w:t>
      </w:r>
      <w:r w:rsidR="002518FA" w:rsidRPr="00283255">
        <w:rPr>
          <w:b/>
        </w:rPr>
        <w:t>IMPOSITIVA</w:t>
      </w:r>
      <w:r w:rsidR="00823F84">
        <w:rPr>
          <w:b/>
        </w:rPr>
        <w:t xml:space="preserve"> – 05</w:t>
      </w:r>
    </w:p>
    <w:p w14:paraId="74411EC9" w14:textId="77777777" w:rsidR="00647ED2" w:rsidRPr="00283255" w:rsidRDefault="00647ED2" w:rsidP="00647ED2">
      <w:pPr>
        <w:spacing w:line="360" w:lineRule="auto"/>
        <w:ind w:firstLine="1701"/>
        <w:jc w:val="both"/>
      </w:pPr>
    </w:p>
    <w:p w14:paraId="0146F438" w14:textId="77777777" w:rsidR="00772611" w:rsidRPr="00283255" w:rsidRDefault="00647ED2" w:rsidP="00647ED2">
      <w:pPr>
        <w:spacing w:line="360" w:lineRule="auto"/>
        <w:jc w:val="both"/>
        <w:rPr>
          <w:b/>
        </w:rPr>
      </w:pPr>
      <w:r w:rsidRPr="00283255">
        <w:rPr>
          <w:b/>
        </w:rPr>
        <w:t xml:space="preserve">EMENDA IMPOSITIVA AO </w:t>
      </w:r>
      <w:r w:rsidR="00772611" w:rsidRPr="00283255">
        <w:rPr>
          <w:b/>
        </w:rPr>
        <w:t>PROJETO</w:t>
      </w:r>
    </w:p>
    <w:p w14:paraId="1A13AABD" w14:textId="77777777" w:rsidR="00647ED2" w:rsidRPr="00283255" w:rsidRDefault="00860496" w:rsidP="00647ED2">
      <w:pPr>
        <w:spacing w:line="360" w:lineRule="auto"/>
        <w:jc w:val="both"/>
        <w:rPr>
          <w:b/>
        </w:rPr>
      </w:pPr>
      <w:r>
        <w:rPr>
          <w:b/>
        </w:rPr>
        <w:t xml:space="preserve"> DE LEI DO EXECUTIVO Nº 080/2021</w:t>
      </w:r>
      <w:r w:rsidR="00647ED2" w:rsidRPr="00283255">
        <w:rPr>
          <w:b/>
        </w:rPr>
        <w:t>.</w:t>
      </w:r>
    </w:p>
    <w:p w14:paraId="7F89D672" w14:textId="77777777" w:rsidR="00647ED2" w:rsidRPr="00283255" w:rsidRDefault="00647ED2" w:rsidP="00647ED2">
      <w:pPr>
        <w:spacing w:line="360" w:lineRule="auto"/>
        <w:jc w:val="both"/>
        <w:rPr>
          <w:b/>
        </w:rPr>
      </w:pPr>
    </w:p>
    <w:p w14:paraId="65F4CB2F" w14:textId="77777777" w:rsidR="00647ED2" w:rsidRPr="00283255" w:rsidRDefault="00647ED2" w:rsidP="00647ED2">
      <w:pPr>
        <w:spacing w:line="360" w:lineRule="auto"/>
        <w:ind w:left="4536"/>
        <w:jc w:val="both"/>
        <w:rPr>
          <w:b/>
        </w:rPr>
      </w:pPr>
    </w:p>
    <w:p w14:paraId="7B23C4BB" w14:textId="77777777" w:rsidR="00647ED2" w:rsidRPr="00283255" w:rsidRDefault="00860496" w:rsidP="00647ED2">
      <w:pPr>
        <w:spacing w:line="360" w:lineRule="auto"/>
        <w:ind w:left="3969"/>
        <w:jc w:val="both"/>
        <w:rPr>
          <w:b/>
        </w:rPr>
      </w:pPr>
      <w:r>
        <w:rPr>
          <w:b/>
        </w:rPr>
        <w:t>Estima a Receita e fixa a D</w:t>
      </w:r>
      <w:r w:rsidR="00647ED2" w:rsidRPr="00283255">
        <w:rPr>
          <w:b/>
        </w:rPr>
        <w:t>espesa do Muni</w:t>
      </w:r>
      <w:r>
        <w:rPr>
          <w:b/>
        </w:rPr>
        <w:t>cípio de General Câmara para o Exercício F</w:t>
      </w:r>
      <w:r w:rsidR="00647ED2" w:rsidRPr="00283255">
        <w:rPr>
          <w:b/>
        </w:rPr>
        <w:t xml:space="preserve">inanceiro </w:t>
      </w:r>
      <w:r>
        <w:rPr>
          <w:b/>
        </w:rPr>
        <w:t>de 2022</w:t>
      </w:r>
      <w:r w:rsidR="00647ED2" w:rsidRPr="00283255">
        <w:rPr>
          <w:b/>
        </w:rPr>
        <w:t>.</w:t>
      </w:r>
    </w:p>
    <w:p w14:paraId="263F2109" w14:textId="77777777" w:rsidR="00647ED2" w:rsidRPr="00283255" w:rsidRDefault="00647ED2" w:rsidP="00647ED2">
      <w:pPr>
        <w:spacing w:line="360" w:lineRule="auto"/>
        <w:ind w:firstLine="1701"/>
        <w:jc w:val="both"/>
      </w:pPr>
    </w:p>
    <w:p w14:paraId="5EE32DB6" w14:textId="77777777" w:rsidR="00647ED2" w:rsidRPr="00283255" w:rsidRDefault="00647ED2" w:rsidP="00647ED2">
      <w:pPr>
        <w:spacing w:line="360" w:lineRule="auto"/>
        <w:ind w:firstLine="1701"/>
        <w:jc w:val="both"/>
      </w:pPr>
    </w:p>
    <w:p w14:paraId="4C5D77FB" w14:textId="77777777" w:rsidR="00647ED2" w:rsidRPr="00283255" w:rsidRDefault="00647ED2" w:rsidP="00647ED2">
      <w:pPr>
        <w:spacing w:line="360" w:lineRule="auto"/>
        <w:jc w:val="both"/>
        <w:rPr>
          <w:b/>
        </w:rPr>
      </w:pPr>
      <w:r w:rsidRPr="00283255">
        <w:rPr>
          <w:b/>
        </w:rPr>
        <w:t>EMENDA IMPOSITIVA</w:t>
      </w:r>
    </w:p>
    <w:p w14:paraId="38D0C25C" w14:textId="77777777" w:rsidR="00FC3A7B" w:rsidRPr="00283255" w:rsidRDefault="00FC3A7B" w:rsidP="00FC3A7B">
      <w:pPr>
        <w:spacing w:line="360" w:lineRule="auto"/>
        <w:jc w:val="both"/>
        <w:rPr>
          <w:b/>
        </w:rPr>
      </w:pPr>
      <w:r w:rsidRPr="00283255">
        <w:rPr>
          <w:b/>
        </w:rPr>
        <w:t>Previsão na Lei de Di</w:t>
      </w:r>
      <w:r w:rsidR="00860496">
        <w:rPr>
          <w:b/>
        </w:rPr>
        <w:t xml:space="preserve">retrizes Orçamentárias, </w:t>
      </w:r>
      <w:proofErr w:type="spellStart"/>
      <w:r w:rsidR="00860496">
        <w:rPr>
          <w:b/>
        </w:rPr>
        <w:t>arts</w:t>
      </w:r>
      <w:proofErr w:type="spellEnd"/>
      <w:r w:rsidR="00860496">
        <w:rPr>
          <w:b/>
        </w:rPr>
        <w:t>. 33 a 37</w:t>
      </w:r>
      <w:r w:rsidRPr="00283255">
        <w:rPr>
          <w:b/>
        </w:rPr>
        <w:t>.</w:t>
      </w:r>
    </w:p>
    <w:p w14:paraId="3BBD05A9" w14:textId="77777777" w:rsidR="00647ED2" w:rsidRPr="00283255" w:rsidRDefault="00647ED2" w:rsidP="00647ED2">
      <w:pPr>
        <w:spacing w:line="360" w:lineRule="auto"/>
        <w:jc w:val="both"/>
        <w:rPr>
          <w:b/>
        </w:rPr>
      </w:pPr>
      <w:r w:rsidRPr="00283255">
        <w:rPr>
          <w:b/>
        </w:rPr>
        <w:t xml:space="preserve">Autor Ver. </w:t>
      </w:r>
      <w:r w:rsidR="00447DA8">
        <w:rPr>
          <w:b/>
        </w:rPr>
        <w:t xml:space="preserve">Mauricio de Souza </w:t>
      </w:r>
      <w:proofErr w:type="spellStart"/>
      <w:r w:rsidR="00447DA8">
        <w:rPr>
          <w:b/>
        </w:rPr>
        <w:t>Diefenthaeler</w:t>
      </w:r>
      <w:proofErr w:type="spellEnd"/>
      <w:r w:rsidR="00447DA8">
        <w:rPr>
          <w:b/>
        </w:rPr>
        <w:t xml:space="preserve"> Dias</w:t>
      </w:r>
      <w:r w:rsidR="00447DA8" w:rsidRPr="00283255">
        <w:rPr>
          <w:b/>
        </w:rPr>
        <w:t xml:space="preserve"> </w:t>
      </w:r>
      <w:r w:rsidRPr="00283255">
        <w:rPr>
          <w:b/>
        </w:rPr>
        <w:t xml:space="preserve">– </w:t>
      </w:r>
      <w:r w:rsidR="00823F84">
        <w:rPr>
          <w:b/>
        </w:rPr>
        <w:t>MDB</w:t>
      </w:r>
    </w:p>
    <w:p w14:paraId="5D8EEDBF" w14:textId="77777777" w:rsidR="002518FA" w:rsidRPr="00283255" w:rsidRDefault="002518FA" w:rsidP="00647ED2">
      <w:pPr>
        <w:spacing w:line="360" w:lineRule="auto"/>
        <w:jc w:val="both"/>
        <w:rPr>
          <w:b/>
        </w:rPr>
      </w:pPr>
    </w:p>
    <w:p w14:paraId="4F43B1EB" w14:textId="77777777" w:rsidR="000202A4" w:rsidRPr="00283255" w:rsidRDefault="000202A4" w:rsidP="00647ED2">
      <w:pPr>
        <w:spacing w:line="360" w:lineRule="auto"/>
        <w:jc w:val="both"/>
        <w:rPr>
          <w:b/>
        </w:rPr>
      </w:pPr>
    </w:p>
    <w:p w14:paraId="730D7609" w14:textId="77777777" w:rsidR="00647ED2" w:rsidRPr="00283255" w:rsidRDefault="002518FA" w:rsidP="00647ED2">
      <w:pPr>
        <w:spacing w:line="360" w:lineRule="auto"/>
        <w:jc w:val="both"/>
      </w:pPr>
      <w:r w:rsidRPr="00283255">
        <w:t>Emenda destinada à Secretaria de Saúde – 50%</w:t>
      </w:r>
    </w:p>
    <w:p w14:paraId="66762629" w14:textId="77777777" w:rsidR="000202A4" w:rsidRPr="00283255" w:rsidRDefault="000202A4" w:rsidP="00647ED2">
      <w:pPr>
        <w:spacing w:line="360" w:lineRule="auto"/>
        <w:jc w:val="both"/>
      </w:pPr>
    </w:p>
    <w:bookmarkStart w:id="0" w:name="_MON_1670052829"/>
    <w:bookmarkEnd w:id="0"/>
    <w:p w14:paraId="5DA2EC80" w14:textId="77777777" w:rsidR="002518FA" w:rsidRPr="00283255" w:rsidRDefault="00FA525C" w:rsidP="00183418">
      <w:pPr>
        <w:spacing w:line="360" w:lineRule="auto"/>
        <w:ind w:left="-567"/>
        <w:jc w:val="both"/>
      </w:pPr>
      <w:r w:rsidRPr="00283255">
        <w:object w:dxaOrig="10443" w:dyaOrig="3856" w14:anchorId="3BF787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pt;height:161.25pt" o:ole="">
            <v:imagedata r:id="rId8" o:title=""/>
          </v:shape>
          <o:OLEObject Type="Embed" ProgID="Excel.Sheet.12" ShapeID="_x0000_i1025" DrawAspect="Content" ObjectID="_1702987378" r:id="rId9"/>
        </w:object>
      </w:r>
    </w:p>
    <w:p w14:paraId="4E57E322" w14:textId="77777777" w:rsidR="000202A4" w:rsidRPr="00283255" w:rsidRDefault="000202A4" w:rsidP="00183418">
      <w:pPr>
        <w:spacing w:line="360" w:lineRule="auto"/>
        <w:ind w:left="-567"/>
        <w:jc w:val="both"/>
      </w:pPr>
    </w:p>
    <w:p w14:paraId="1CB17A20" w14:textId="77777777" w:rsidR="005E5B61" w:rsidRDefault="005E5B61" w:rsidP="000202A4">
      <w:pPr>
        <w:spacing w:line="360" w:lineRule="auto"/>
        <w:jc w:val="both"/>
      </w:pPr>
    </w:p>
    <w:p w14:paraId="5FA6F13E" w14:textId="77777777" w:rsidR="004F4D69" w:rsidRDefault="004F4D69" w:rsidP="000202A4">
      <w:pPr>
        <w:spacing w:line="360" w:lineRule="auto"/>
        <w:jc w:val="both"/>
      </w:pPr>
    </w:p>
    <w:p w14:paraId="2281CCA3" w14:textId="77777777" w:rsidR="004F4D69" w:rsidRDefault="004F4D69" w:rsidP="000202A4">
      <w:pPr>
        <w:spacing w:line="360" w:lineRule="auto"/>
        <w:jc w:val="both"/>
      </w:pPr>
    </w:p>
    <w:p w14:paraId="68945F61" w14:textId="77777777" w:rsidR="004F4D69" w:rsidRDefault="004F4D69" w:rsidP="000202A4">
      <w:pPr>
        <w:spacing w:line="360" w:lineRule="auto"/>
        <w:jc w:val="both"/>
      </w:pPr>
    </w:p>
    <w:p w14:paraId="1F1C0819" w14:textId="77777777" w:rsidR="004F4D69" w:rsidRDefault="004F4D69" w:rsidP="000202A4">
      <w:pPr>
        <w:spacing w:line="360" w:lineRule="auto"/>
        <w:jc w:val="both"/>
      </w:pPr>
    </w:p>
    <w:p w14:paraId="116F643A" w14:textId="77777777" w:rsidR="000202A4" w:rsidRPr="00283255" w:rsidRDefault="000202A4" w:rsidP="000202A4">
      <w:pPr>
        <w:spacing w:line="360" w:lineRule="auto"/>
        <w:jc w:val="both"/>
      </w:pPr>
      <w:r w:rsidRPr="00283255">
        <w:lastRenderedPageBreak/>
        <w:t>Emenda destinada a Subvenções Sociais – 50%</w:t>
      </w:r>
    </w:p>
    <w:bookmarkStart w:id="1" w:name="_MON_1670053041"/>
    <w:bookmarkEnd w:id="1"/>
    <w:p w14:paraId="7964C0EF" w14:textId="77777777" w:rsidR="00D4109B" w:rsidRPr="00283255" w:rsidRDefault="004947AD" w:rsidP="002D4783">
      <w:pPr>
        <w:spacing w:line="360" w:lineRule="auto"/>
        <w:ind w:left="-567"/>
        <w:jc w:val="both"/>
      </w:pPr>
      <w:r w:rsidRPr="00283255">
        <w:object w:dxaOrig="10443" w:dyaOrig="9726" w14:anchorId="22262607">
          <v:shape id="_x0000_i1026" type="#_x0000_t75" style="width:522pt;height:501.75pt" o:ole="">
            <v:imagedata r:id="rId10" o:title=""/>
          </v:shape>
          <o:OLEObject Type="Embed" ProgID="Excel.Sheet.12" ShapeID="_x0000_i1026" DrawAspect="Content" ObjectID="_1702987379" r:id="rId11"/>
        </w:object>
      </w:r>
    </w:p>
    <w:p w14:paraId="294A960C" w14:textId="77777777" w:rsidR="00EA503F" w:rsidRPr="00283255" w:rsidRDefault="00EA503F" w:rsidP="000202A4">
      <w:pPr>
        <w:spacing w:line="360" w:lineRule="auto"/>
        <w:ind w:left="-567"/>
        <w:jc w:val="both"/>
      </w:pPr>
    </w:p>
    <w:p w14:paraId="2D6B22B4" w14:textId="77777777" w:rsidR="00F54FC9" w:rsidRPr="00283255" w:rsidRDefault="00F54FC9" w:rsidP="000202A4">
      <w:pPr>
        <w:spacing w:line="360" w:lineRule="auto"/>
        <w:jc w:val="both"/>
      </w:pPr>
    </w:p>
    <w:p w14:paraId="021F0CCA" w14:textId="77777777" w:rsidR="00303B6A" w:rsidRPr="00283255" w:rsidRDefault="00303B6A" w:rsidP="00F54FC9">
      <w:pPr>
        <w:spacing w:line="360" w:lineRule="auto"/>
        <w:jc w:val="both"/>
        <w:rPr>
          <w:b/>
        </w:rPr>
      </w:pPr>
    </w:p>
    <w:p w14:paraId="7C3A5A1A" w14:textId="77777777" w:rsidR="003268F8" w:rsidRDefault="003268F8" w:rsidP="001B2F3D">
      <w:pPr>
        <w:spacing w:line="360" w:lineRule="auto"/>
        <w:jc w:val="both"/>
        <w:rPr>
          <w:b/>
        </w:rPr>
      </w:pPr>
    </w:p>
    <w:p w14:paraId="659F848B" w14:textId="77777777" w:rsidR="003268F8" w:rsidRDefault="003268F8" w:rsidP="001B2F3D">
      <w:pPr>
        <w:spacing w:line="360" w:lineRule="auto"/>
        <w:jc w:val="both"/>
        <w:rPr>
          <w:b/>
        </w:rPr>
      </w:pPr>
    </w:p>
    <w:p w14:paraId="33ACA509" w14:textId="77777777" w:rsidR="00B53ABF" w:rsidRDefault="00B53ABF" w:rsidP="005E5B61">
      <w:pPr>
        <w:spacing w:line="360" w:lineRule="auto"/>
        <w:jc w:val="both"/>
        <w:rPr>
          <w:b/>
        </w:rPr>
      </w:pPr>
    </w:p>
    <w:p w14:paraId="01440A43" w14:textId="77777777" w:rsidR="00F03DC9" w:rsidRPr="006D16D9" w:rsidRDefault="005E5B61" w:rsidP="00F03DC9">
      <w:pPr>
        <w:spacing w:line="360" w:lineRule="auto"/>
        <w:jc w:val="both"/>
      </w:pPr>
      <w:r w:rsidRPr="00283255">
        <w:rPr>
          <w:b/>
        </w:rPr>
        <w:lastRenderedPageBreak/>
        <w:t>Emenda 00</w:t>
      </w:r>
      <w:r>
        <w:rPr>
          <w:b/>
        </w:rPr>
        <w:t xml:space="preserve">4 – </w:t>
      </w:r>
      <w:r w:rsidR="00F03DC9" w:rsidRPr="0040541B">
        <w:t>APAE</w:t>
      </w:r>
      <w:r w:rsidR="00F03DC9">
        <w:t xml:space="preserve"> de General Câmara, CNPJ 01.578.167/0001-05, contato</w:t>
      </w:r>
      <w:r w:rsidR="00F03DC9" w:rsidRPr="007B0FE1">
        <w:t xml:space="preserve"> </w:t>
      </w:r>
      <w:r w:rsidR="00F03DC9">
        <w:t>Nadir Alvares Moraes, telefone (51) 99558-7892.</w:t>
      </w:r>
    </w:p>
    <w:p w14:paraId="2A4A6476" w14:textId="77777777" w:rsidR="005E5B61" w:rsidRPr="00BA0E37" w:rsidRDefault="005E5B61" w:rsidP="005E5B61">
      <w:pPr>
        <w:spacing w:line="360" w:lineRule="auto"/>
        <w:jc w:val="both"/>
      </w:pPr>
    </w:p>
    <w:p w14:paraId="02FCDE96" w14:textId="77777777" w:rsidR="001B2F3D" w:rsidRDefault="001B2F3D" w:rsidP="001B2F3D">
      <w:pPr>
        <w:spacing w:line="360" w:lineRule="auto"/>
        <w:jc w:val="both"/>
      </w:pPr>
      <w:r w:rsidRPr="00283255">
        <w:rPr>
          <w:b/>
        </w:rPr>
        <w:t>Emenda 00</w:t>
      </w:r>
      <w:r w:rsidR="005E5B61">
        <w:rPr>
          <w:b/>
        </w:rPr>
        <w:t>5</w:t>
      </w:r>
      <w:r w:rsidRPr="00283255">
        <w:t xml:space="preserve"> –</w:t>
      </w:r>
      <w:r w:rsidR="00F03DC9">
        <w:t xml:space="preserve"> Secretaria de Educação;</w:t>
      </w:r>
    </w:p>
    <w:p w14:paraId="39F3C5B2" w14:textId="77777777" w:rsidR="00F03DC9" w:rsidRDefault="00F03DC9" w:rsidP="001B2F3D">
      <w:pPr>
        <w:spacing w:line="360" w:lineRule="auto"/>
        <w:jc w:val="both"/>
        <w:rPr>
          <w:b/>
        </w:rPr>
      </w:pPr>
    </w:p>
    <w:p w14:paraId="57F40B67" w14:textId="77777777" w:rsidR="00F03DC9" w:rsidRPr="00283255" w:rsidRDefault="001B2F3D" w:rsidP="00F03DC9">
      <w:pPr>
        <w:spacing w:line="360" w:lineRule="auto"/>
        <w:jc w:val="both"/>
      </w:pPr>
      <w:r w:rsidRPr="00283255">
        <w:rPr>
          <w:b/>
        </w:rPr>
        <w:t>Emenda 00</w:t>
      </w:r>
      <w:r w:rsidR="005E5B61">
        <w:rPr>
          <w:b/>
        </w:rPr>
        <w:t>6</w:t>
      </w:r>
      <w:r w:rsidRPr="00283255">
        <w:t xml:space="preserve"> – </w:t>
      </w:r>
      <w:r w:rsidR="00F03DC9" w:rsidRPr="00283255">
        <w:t>Rotary Club General Câmara, CNPJ 14.464.899/0</w:t>
      </w:r>
      <w:r w:rsidR="00F03DC9">
        <w:t>001-08, contato Marco Antônio Pereira Reis, telefone (51) 99697-5157</w:t>
      </w:r>
      <w:r w:rsidR="00F03DC9" w:rsidRPr="00283255">
        <w:t>.</w:t>
      </w:r>
    </w:p>
    <w:p w14:paraId="48665D63" w14:textId="77777777" w:rsidR="001B2F3D" w:rsidRDefault="001B2F3D" w:rsidP="00F54FC9">
      <w:pPr>
        <w:spacing w:line="360" w:lineRule="auto"/>
        <w:jc w:val="both"/>
        <w:rPr>
          <w:b/>
        </w:rPr>
      </w:pPr>
    </w:p>
    <w:p w14:paraId="1A19792E" w14:textId="77777777" w:rsidR="00F03DC9" w:rsidRPr="00283255" w:rsidRDefault="00AD01B1" w:rsidP="00F03DC9">
      <w:pPr>
        <w:spacing w:line="360" w:lineRule="auto"/>
        <w:jc w:val="both"/>
      </w:pPr>
      <w:r w:rsidRPr="00283255">
        <w:rPr>
          <w:b/>
        </w:rPr>
        <w:t>Emenda 00</w:t>
      </w:r>
      <w:r w:rsidR="005E5B61">
        <w:rPr>
          <w:b/>
        </w:rPr>
        <w:t xml:space="preserve">7 </w:t>
      </w:r>
      <w:r w:rsidR="000202A4" w:rsidRPr="00283255">
        <w:t>–</w:t>
      </w:r>
      <w:r w:rsidR="00F03DC9" w:rsidRPr="00F03DC9">
        <w:t xml:space="preserve"> </w:t>
      </w:r>
      <w:r w:rsidR="00F03DC9" w:rsidRPr="00283255">
        <w:t>Lions Clube General Câmara, CNPJ 29.099.954/000</w:t>
      </w:r>
      <w:r w:rsidR="00F03DC9">
        <w:t>1-85, contato Cristiano Della Nina, telefone (51) 997008588.</w:t>
      </w:r>
    </w:p>
    <w:p w14:paraId="5E4AA7DC" w14:textId="77777777" w:rsidR="00F03DC9" w:rsidRDefault="000202A4" w:rsidP="00F03DC9">
      <w:pPr>
        <w:spacing w:line="360" w:lineRule="auto"/>
        <w:jc w:val="both"/>
      </w:pPr>
      <w:r w:rsidRPr="00283255">
        <w:t xml:space="preserve"> </w:t>
      </w:r>
    </w:p>
    <w:p w14:paraId="71168E11" w14:textId="77777777" w:rsidR="00F03DC9" w:rsidRPr="006D16D9" w:rsidRDefault="00FE577F" w:rsidP="00F03DC9">
      <w:pPr>
        <w:spacing w:line="360" w:lineRule="auto"/>
        <w:jc w:val="both"/>
      </w:pPr>
      <w:r>
        <w:rPr>
          <w:b/>
        </w:rPr>
        <w:t>Emenda 00</w:t>
      </w:r>
      <w:r w:rsidR="005E5B61">
        <w:rPr>
          <w:b/>
        </w:rPr>
        <w:t>8</w:t>
      </w:r>
      <w:r w:rsidR="000202A4" w:rsidRPr="00283255">
        <w:t xml:space="preserve"> – </w:t>
      </w:r>
      <w:r w:rsidR="00F03DC9">
        <w:t>Paróquia de São Nicolau, CNPJ</w:t>
      </w:r>
      <w:r w:rsidR="00F03DC9" w:rsidRPr="006D16D9">
        <w:t xml:space="preserve"> 92.858.000/0074-0</w:t>
      </w:r>
      <w:r w:rsidR="00F03DC9">
        <w:t xml:space="preserve">9, contato </w:t>
      </w:r>
      <w:proofErr w:type="spellStart"/>
      <w:r w:rsidR="00F03DC9">
        <w:t>Evelise</w:t>
      </w:r>
      <w:proofErr w:type="spellEnd"/>
      <w:r w:rsidR="00F03DC9">
        <w:t xml:space="preserve"> ou Padre Fabiano</w:t>
      </w:r>
      <w:r w:rsidR="00F03DC9" w:rsidRPr="006D16D9">
        <w:t>, telefone (51) 3655-1324</w:t>
      </w:r>
      <w:r w:rsidR="00F03DC9">
        <w:t xml:space="preserve"> ou (51) 99570-5672.</w:t>
      </w:r>
    </w:p>
    <w:p w14:paraId="095518A4" w14:textId="77777777" w:rsidR="00D925A8" w:rsidRPr="00283255" w:rsidRDefault="00D925A8" w:rsidP="000202A4">
      <w:pPr>
        <w:spacing w:line="360" w:lineRule="auto"/>
        <w:jc w:val="both"/>
      </w:pPr>
    </w:p>
    <w:p w14:paraId="209F05CD" w14:textId="77777777" w:rsidR="00F03DC9" w:rsidRPr="004E122E" w:rsidRDefault="00AD01B1" w:rsidP="00F03DC9">
      <w:pPr>
        <w:spacing w:line="360" w:lineRule="auto"/>
        <w:jc w:val="both"/>
      </w:pPr>
      <w:r w:rsidRPr="00283255">
        <w:rPr>
          <w:b/>
        </w:rPr>
        <w:t>Emenda 00</w:t>
      </w:r>
      <w:r w:rsidR="005E5B61">
        <w:rPr>
          <w:b/>
        </w:rPr>
        <w:t>9</w:t>
      </w:r>
      <w:r w:rsidR="00FE577F">
        <w:rPr>
          <w:b/>
        </w:rPr>
        <w:t xml:space="preserve"> –</w:t>
      </w:r>
      <w:r w:rsidR="001B2F3D">
        <w:rPr>
          <w:b/>
        </w:rPr>
        <w:t xml:space="preserve"> </w:t>
      </w:r>
      <w:r w:rsidR="00F03DC9" w:rsidRPr="004E122E">
        <w:t>CTG</w:t>
      </w:r>
      <w:r w:rsidR="00F03DC9">
        <w:t xml:space="preserve"> </w:t>
      </w:r>
      <w:proofErr w:type="spellStart"/>
      <w:r w:rsidR="00F03DC9">
        <w:t>Sinuelo</w:t>
      </w:r>
      <w:proofErr w:type="spellEnd"/>
      <w:r w:rsidR="00F03DC9">
        <w:t xml:space="preserve"> do Bom Sucesso, CNPJ</w:t>
      </w:r>
      <w:r w:rsidR="00F03DC9" w:rsidRPr="004E122E">
        <w:t xml:space="preserve"> 89.603.021/0001-05</w:t>
      </w:r>
      <w:r w:rsidR="00F03DC9">
        <w:t>, contato Thiago Pereira Peres,</w:t>
      </w:r>
      <w:r w:rsidR="00F03DC9" w:rsidRPr="003A6997">
        <w:t xml:space="preserve"> </w:t>
      </w:r>
      <w:r w:rsidR="00F03DC9">
        <w:t>telefone (51) 99662-6434.</w:t>
      </w:r>
    </w:p>
    <w:p w14:paraId="0FAE421F" w14:textId="77777777" w:rsidR="004E122E" w:rsidRPr="006D16D9" w:rsidRDefault="004E122E" w:rsidP="004E122E">
      <w:pPr>
        <w:spacing w:line="360" w:lineRule="auto"/>
        <w:jc w:val="both"/>
      </w:pPr>
    </w:p>
    <w:p w14:paraId="2B2B5F07" w14:textId="77777777" w:rsidR="00F03DC9" w:rsidRPr="004E122E" w:rsidRDefault="00AD01B1" w:rsidP="00F03DC9">
      <w:pPr>
        <w:spacing w:line="360" w:lineRule="auto"/>
        <w:jc w:val="both"/>
      </w:pPr>
      <w:r w:rsidRPr="00283255">
        <w:rPr>
          <w:b/>
        </w:rPr>
        <w:t>Emenda 0</w:t>
      </w:r>
      <w:r w:rsidR="005E5B61">
        <w:rPr>
          <w:b/>
        </w:rPr>
        <w:t>1</w:t>
      </w:r>
      <w:r w:rsidRPr="00283255">
        <w:rPr>
          <w:b/>
        </w:rPr>
        <w:t>0</w:t>
      </w:r>
      <w:r w:rsidRPr="00283255">
        <w:t xml:space="preserve"> –</w:t>
      </w:r>
      <w:r w:rsidR="00F03DC9" w:rsidRPr="00F03DC9">
        <w:t xml:space="preserve"> </w:t>
      </w:r>
      <w:r w:rsidR="00F03DC9" w:rsidRPr="004E122E">
        <w:t xml:space="preserve">CTG </w:t>
      </w:r>
      <w:r w:rsidR="00F03DC9">
        <w:t>Forqueta de Santo Amaro, CNPJ</w:t>
      </w:r>
      <w:r w:rsidR="00F03DC9" w:rsidRPr="004E122E">
        <w:t xml:space="preserve"> 19.280.556/0001-07, contato</w:t>
      </w:r>
      <w:r w:rsidR="00F03DC9" w:rsidRPr="00F95822">
        <w:t xml:space="preserve"> </w:t>
      </w:r>
      <w:r w:rsidR="00F03DC9">
        <w:t>Paulo Luiz</w:t>
      </w:r>
      <w:r w:rsidR="00F03DC9" w:rsidRPr="00826D9A">
        <w:t xml:space="preserve"> </w:t>
      </w:r>
      <w:r w:rsidR="00F03DC9">
        <w:t>Santos Vianna</w:t>
      </w:r>
      <w:r w:rsidR="00F03DC9" w:rsidRPr="004E122E">
        <w:t>, telefone</w:t>
      </w:r>
      <w:r w:rsidR="00F03DC9">
        <w:t xml:space="preserve"> (51) 99678-6908</w:t>
      </w:r>
      <w:r w:rsidR="00F03DC9" w:rsidRPr="004E122E">
        <w:t>.</w:t>
      </w:r>
    </w:p>
    <w:p w14:paraId="39E95920" w14:textId="77777777" w:rsidR="009F6FE3" w:rsidRPr="00283255" w:rsidRDefault="003A6997" w:rsidP="00AD01B1">
      <w:pPr>
        <w:spacing w:line="360" w:lineRule="auto"/>
        <w:jc w:val="both"/>
      </w:pPr>
      <w:r>
        <w:t xml:space="preserve"> </w:t>
      </w:r>
    </w:p>
    <w:p w14:paraId="480CE256" w14:textId="77777777" w:rsidR="00F03DC9" w:rsidRDefault="005E5B61" w:rsidP="00F03DC9">
      <w:pPr>
        <w:spacing w:line="360" w:lineRule="auto"/>
        <w:rPr>
          <w:b/>
        </w:rPr>
      </w:pPr>
      <w:r>
        <w:rPr>
          <w:b/>
        </w:rPr>
        <w:t>Emenda 011</w:t>
      </w:r>
      <w:r w:rsidR="00E104C4" w:rsidRPr="00283255">
        <w:rPr>
          <w:b/>
        </w:rPr>
        <w:t xml:space="preserve"> </w:t>
      </w:r>
      <w:proofErr w:type="gramStart"/>
      <w:r w:rsidR="00E104C4" w:rsidRPr="00283255">
        <w:t xml:space="preserve">– </w:t>
      </w:r>
      <w:r w:rsidR="00F03DC9">
        <w:t xml:space="preserve"> </w:t>
      </w:r>
      <w:r w:rsidR="00F03DC9" w:rsidRPr="00283255">
        <w:t>Moto</w:t>
      </w:r>
      <w:proofErr w:type="gramEnd"/>
      <w:r w:rsidR="00F03DC9" w:rsidRPr="00283255">
        <w:t xml:space="preserve"> Gr</w:t>
      </w:r>
      <w:r w:rsidR="00F03DC9">
        <w:t xml:space="preserve">upo Espíritos ao Vento, CNPJ </w:t>
      </w:r>
      <w:r w:rsidR="00F03DC9" w:rsidRPr="00283255">
        <w:t>32.788.219/0001-93, contato Anderson Lope</w:t>
      </w:r>
      <w:r w:rsidR="00F03DC9">
        <w:t>s Paz, telefone (51) 98464-0561.</w:t>
      </w:r>
    </w:p>
    <w:p w14:paraId="3153E28C" w14:textId="77777777" w:rsidR="00E104C4" w:rsidRPr="00283255" w:rsidRDefault="00E104C4" w:rsidP="00AD01B1">
      <w:pPr>
        <w:spacing w:line="360" w:lineRule="auto"/>
        <w:jc w:val="both"/>
      </w:pPr>
    </w:p>
    <w:p w14:paraId="7A26DE83" w14:textId="77777777" w:rsidR="005E5B61" w:rsidRDefault="005E5B61" w:rsidP="00F03DC9">
      <w:pPr>
        <w:spacing w:line="360" w:lineRule="auto"/>
        <w:jc w:val="both"/>
      </w:pPr>
      <w:r>
        <w:rPr>
          <w:b/>
        </w:rPr>
        <w:t>Emenda 012 –</w:t>
      </w:r>
      <w:r w:rsidR="00F03DC9">
        <w:t xml:space="preserve"> Associação Quilombola Vila do Sabugueiro, CNPJ 41.659.302/0001-53, contato Cleide, telefone (51) 99954-7358.</w:t>
      </w:r>
    </w:p>
    <w:p w14:paraId="403336A2" w14:textId="77777777" w:rsidR="00476EA1" w:rsidRDefault="00476EA1" w:rsidP="00F03DC9">
      <w:pPr>
        <w:spacing w:line="360" w:lineRule="auto"/>
        <w:jc w:val="both"/>
        <w:rPr>
          <w:b/>
        </w:rPr>
      </w:pPr>
    </w:p>
    <w:p w14:paraId="07C3C630" w14:textId="77777777" w:rsidR="005E5B61" w:rsidRDefault="005E5B61" w:rsidP="005E5B61">
      <w:pPr>
        <w:spacing w:line="360" w:lineRule="auto"/>
      </w:pPr>
      <w:r>
        <w:rPr>
          <w:b/>
        </w:rPr>
        <w:t>Emenda 013 –</w:t>
      </w:r>
      <w:r w:rsidR="00F03DC9">
        <w:rPr>
          <w:b/>
        </w:rPr>
        <w:t xml:space="preserve"> </w:t>
      </w:r>
      <w:r w:rsidR="007C449A">
        <w:t>C</w:t>
      </w:r>
      <w:r w:rsidR="00F03DC9" w:rsidRPr="00F03DC9">
        <w:t xml:space="preserve">PM </w:t>
      </w:r>
      <w:r w:rsidR="00F03DC9">
        <w:t>da E.M.E.F</w:t>
      </w:r>
      <w:r w:rsidR="00476EA1">
        <w:t xml:space="preserve"> Padre Elly, CNPJ</w:t>
      </w:r>
      <w:r w:rsidR="00295F95">
        <w:t xml:space="preserve"> </w:t>
      </w:r>
      <w:r w:rsidR="007C449A">
        <w:t>01.890.806/0001-65</w:t>
      </w:r>
      <w:r w:rsidR="00476EA1">
        <w:t>, contato Carlos, telefone (51) 99685-4316.</w:t>
      </w:r>
    </w:p>
    <w:p w14:paraId="7C96D109" w14:textId="77777777" w:rsidR="00476EA1" w:rsidRPr="00F03DC9" w:rsidRDefault="00476EA1" w:rsidP="005E5B61">
      <w:pPr>
        <w:spacing w:line="360" w:lineRule="auto"/>
      </w:pPr>
    </w:p>
    <w:p w14:paraId="40DE4FEA" w14:textId="77777777" w:rsidR="00F03DC9" w:rsidRDefault="005E5B61" w:rsidP="00F03DC9">
      <w:pPr>
        <w:spacing w:line="360" w:lineRule="auto"/>
      </w:pPr>
      <w:r>
        <w:rPr>
          <w:b/>
        </w:rPr>
        <w:t>Emenda 014 –</w:t>
      </w:r>
      <w:r w:rsidR="00F03DC9">
        <w:t xml:space="preserve"> </w:t>
      </w:r>
      <w:r w:rsidR="007C449A">
        <w:t>C</w:t>
      </w:r>
      <w:r w:rsidR="00F03DC9" w:rsidRPr="00F03DC9">
        <w:t xml:space="preserve">PM </w:t>
      </w:r>
      <w:r w:rsidR="00F03DC9">
        <w:t>da E.M.E.F</w:t>
      </w:r>
      <w:r w:rsidR="00476EA1">
        <w:t xml:space="preserve"> Maria José de Freitas, CNPJ</w:t>
      </w:r>
      <w:r w:rsidR="007C449A">
        <w:t xml:space="preserve"> 01.883.600/0001-08</w:t>
      </w:r>
      <w:r w:rsidR="00476EA1">
        <w:t>, contato Fátima Brandão, telefone (51) 99574-8456.</w:t>
      </w:r>
    </w:p>
    <w:p w14:paraId="2BAC9169" w14:textId="77777777" w:rsidR="00476EA1" w:rsidRPr="00F03DC9" w:rsidRDefault="00476EA1" w:rsidP="00F03DC9">
      <w:pPr>
        <w:spacing w:line="360" w:lineRule="auto"/>
      </w:pPr>
    </w:p>
    <w:p w14:paraId="165334FA" w14:textId="77777777" w:rsidR="007C449A" w:rsidRDefault="007C449A" w:rsidP="00F03DC9">
      <w:pPr>
        <w:spacing w:line="360" w:lineRule="auto"/>
        <w:rPr>
          <w:b/>
        </w:rPr>
      </w:pPr>
    </w:p>
    <w:p w14:paraId="11240768" w14:textId="77777777" w:rsidR="00F03DC9" w:rsidRPr="00F03DC9" w:rsidRDefault="005E5B61" w:rsidP="00F03DC9">
      <w:pPr>
        <w:spacing w:line="360" w:lineRule="auto"/>
      </w:pPr>
      <w:r>
        <w:rPr>
          <w:b/>
        </w:rPr>
        <w:lastRenderedPageBreak/>
        <w:t>Emenda 015</w:t>
      </w:r>
      <w:r w:rsidRPr="005E5B61">
        <w:t xml:space="preserve"> </w:t>
      </w:r>
      <w:r>
        <w:t>–</w:t>
      </w:r>
      <w:r w:rsidR="007C449A">
        <w:t xml:space="preserve"> C</w:t>
      </w:r>
      <w:r w:rsidR="00F03DC9" w:rsidRPr="00F03DC9">
        <w:t xml:space="preserve">PM </w:t>
      </w:r>
      <w:r w:rsidR="00F03DC9">
        <w:t>da E.M.E.F</w:t>
      </w:r>
      <w:r w:rsidR="00476EA1">
        <w:t xml:space="preserve"> Mathias, CNPJ</w:t>
      </w:r>
      <w:r w:rsidR="007C449A">
        <w:t xml:space="preserve"> 91.900.274/0001-92</w:t>
      </w:r>
      <w:r w:rsidR="00476EA1">
        <w:t>, contato Alexandra, telefone (51) 99946-4496.</w:t>
      </w:r>
    </w:p>
    <w:p w14:paraId="2E3CD72E" w14:textId="77777777" w:rsidR="009F6FE3" w:rsidRDefault="009F6FE3" w:rsidP="00F03DC9">
      <w:pPr>
        <w:spacing w:line="360" w:lineRule="auto"/>
        <w:rPr>
          <w:b/>
        </w:rPr>
      </w:pPr>
    </w:p>
    <w:p w14:paraId="6F17D49A" w14:textId="77777777" w:rsidR="00F03DC9" w:rsidRPr="00F03DC9" w:rsidRDefault="005E5B61" w:rsidP="00F03DC9">
      <w:pPr>
        <w:spacing w:line="360" w:lineRule="auto"/>
      </w:pPr>
      <w:r>
        <w:rPr>
          <w:b/>
        </w:rPr>
        <w:t>Emenda 016</w:t>
      </w:r>
      <w:r>
        <w:t xml:space="preserve"> –</w:t>
      </w:r>
      <w:r w:rsidR="007C449A">
        <w:t xml:space="preserve"> C</w:t>
      </w:r>
      <w:r w:rsidR="00F03DC9" w:rsidRPr="00F03DC9">
        <w:t xml:space="preserve">PM </w:t>
      </w:r>
      <w:r w:rsidR="00F03DC9">
        <w:t>da E.M.E.F</w:t>
      </w:r>
      <w:r w:rsidR="00476EA1">
        <w:t xml:space="preserve"> </w:t>
      </w:r>
      <w:proofErr w:type="spellStart"/>
      <w:r w:rsidR="00476EA1">
        <w:t>Oraida</w:t>
      </w:r>
      <w:proofErr w:type="spellEnd"/>
      <w:r w:rsidR="00476EA1">
        <w:t>, CNPJ</w:t>
      </w:r>
      <w:r w:rsidR="007C449A">
        <w:t xml:space="preserve"> 03.178.491/0001-53</w:t>
      </w:r>
      <w:r w:rsidR="00476EA1">
        <w:t>, contato Neiva, telefone (51) 99758-6005.</w:t>
      </w:r>
    </w:p>
    <w:p w14:paraId="0044106F" w14:textId="77777777" w:rsidR="005E5B61" w:rsidRPr="00283255" w:rsidRDefault="005E5B61" w:rsidP="005E5B61">
      <w:pPr>
        <w:spacing w:line="360" w:lineRule="auto"/>
        <w:jc w:val="both"/>
      </w:pPr>
    </w:p>
    <w:p w14:paraId="4E3728CC" w14:textId="77777777" w:rsidR="00476EA1" w:rsidRPr="00F03DC9" w:rsidRDefault="005E5B61" w:rsidP="00476EA1">
      <w:pPr>
        <w:spacing w:line="360" w:lineRule="auto"/>
      </w:pPr>
      <w:r>
        <w:rPr>
          <w:b/>
        </w:rPr>
        <w:t>Emenda 017 –</w:t>
      </w:r>
      <w:r w:rsidR="003A6997">
        <w:rPr>
          <w:b/>
        </w:rPr>
        <w:t xml:space="preserve"> </w:t>
      </w:r>
      <w:r w:rsidR="007C449A">
        <w:t>C</w:t>
      </w:r>
      <w:r w:rsidR="00476EA1" w:rsidRPr="00F03DC9">
        <w:t xml:space="preserve">PM </w:t>
      </w:r>
      <w:r w:rsidR="00476EA1">
        <w:t>da E.M.E.F Trajano</w:t>
      </w:r>
      <w:r w:rsidR="00331D76">
        <w:t xml:space="preserve"> Azambuja</w:t>
      </w:r>
      <w:r w:rsidR="00476EA1">
        <w:t>, CNPJ</w:t>
      </w:r>
      <w:r w:rsidR="00331D76">
        <w:t xml:space="preserve"> 05.105.974/0001-15</w:t>
      </w:r>
      <w:r w:rsidR="00476EA1">
        <w:t xml:space="preserve">, contato </w:t>
      </w:r>
      <w:proofErr w:type="spellStart"/>
      <w:r w:rsidR="00476EA1">
        <w:t>Rênia</w:t>
      </w:r>
      <w:proofErr w:type="spellEnd"/>
      <w:r w:rsidR="00476EA1">
        <w:t>, telefone (51) 99888-3370.</w:t>
      </w:r>
    </w:p>
    <w:p w14:paraId="3524F5F9" w14:textId="77777777" w:rsidR="00BA0E37" w:rsidRDefault="00BA0E37" w:rsidP="00BA0E37">
      <w:pPr>
        <w:spacing w:line="360" w:lineRule="auto"/>
        <w:jc w:val="both"/>
      </w:pPr>
    </w:p>
    <w:p w14:paraId="65FD2DD7" w14:textId="77777777" w:rsidR="00476EA1" w:rsidRPr="00F03DC9" w:rsidRDefault="005E5B61" w:rsidP="00476EA1">
      <w:pPr>
        <w:spacing w:line="360" w:lineRule="auto"/>
      </w:pPr>
      <w:r>
        <w:rPr>
          <w:b/>
        </w:rPr>
        <w:t>Emenda 018</w:t>
      </w:r>
      <w:r>
        <w:t xml:space="preserve"> – </w:t>
      </w:r>
      <w:r w:rsidR="007C449A">
        <w:t>C</w:t>
      </w:r>
      <w:r w:rsidR="00476EA1" w:rsidRPr="00F03DC9">
        <w:t xml:space="preserve">PM </w:t>
      </w:r>
      <w:r w:rsidR="00476EA1">
        <w:t>da E.M.E.I Norberto Fagundes</w:t>
      </w:r>
      <w:r w:rsidR="00331D76">
        <w:t xml:space="preserve"> Ribeiro</w:t>
      </w:r>
      <w:r w:rsidR="00476EA1">
        <w:t>, CNPJ</w:t>
      </w:r>
      <w:r w:rsidR="00331D76">
        <w:t xml:space="preserve"> 11.358.317/0001-10</w:t>
      </w:r>
      <w:r w:rsidR="00476EA1">
        <w:t>, contato Claudia Terra, telefone (51) 996182322.</w:t>
      </w:r>
    </w:p>
    <w:p w14:paraId="3CD48FE2" w14:textId="77777777" w:rsidR="005E5B61" w:rsidRDefault="005E5B61" w:rsidP="005E5B61">
      <w:pPr>
        <w:spacing w:line="360" w:lineRule="auto"/>
        <w:rPr>
          <w:b/>
        </w:rPr>
      </w:pPr>
    </w:p>
    <w:p w14:paraId="41A0B7D4" w14:textId="77777777" w:rsidR="005E5B61" w:rsidRDefault="005E5B61" w:rsidP="005E5B61">
      <w:pPr>
        <w:spacing w:line="360" w:lineRule="auto"/>
        <w:jc w:val="both"/>
      </w:pPr>
    </w:p>
    <w:p w14:paraId="4DB91AFA" w14:textId="77777777" w:rsidR="005E5B61" w:rsidRDefault="005E5B61" w:rsidP="000202A4">
      <w:pPr>
        <w:spacing w:line="360" w:lineRule="auto"/>
        <w:jc w:val="center"/>
      </w:pPr>
    </w:p>
    <w:p w14:paraId="0BC5BD30" w14:textId="77777777" w:rsidR="00E91DFC" w:rsidRPr="00283255" w:rsidRDefault="00E91DFC" w:rsidP="005A192C">
      <w:pPr>
        <w:spacing w:line="360" w:lineRule="auto"/>
        <w:jc w:val="center"/>
      </w:pPr>
    </w:p>
    <w:sectPr w:rsidR="00E91DFC" w:rsidRPr="00283255" w:rsidSect="00FC3A7B">
      <w:footnotePr>
        <w:pos w:val="beneathText"/>
      </w:footnotePr>
      <w:pgSz w:w="11905" w:h="16837" w:code="9"/>
      <w:pgMar w:top="1979" w:right="851" w:bottom="1134" w:left="1701" w:header="284" w:footer="8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52CCD" w14:textId="77777777" w:rsidR="002E7BAC" w:rsidRDefault="002E7BAC">
      <w:r>
        <w:separator/>
      </w:r>
    </w:p>
  </w:endnote>
  <w:endnote w:type="continuationSeparator" w:id="0">
    <w:p w14:paraId="68CFB28E" w14:textId="77777777" w:rsidR="002E7BAC" w:rsidRDefault="002E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0F357" w14:textId="77777777" w:rsidR="002E7BAC" w:rsidRDefault="002E7BAC">
      <w:r>
        <w:separator/>
      </w:r>
    </w:p>
  </w:footnote>
  <w:footnote w:type="continuationSeparator" w:id="0">
    <w:p w14:paraId="50F520CF" w14:textId="77777777" w:rsidR="002E7BAC" w:rsidRDefault="002E7B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11CF54EE"/>
    <w:multiLevelType w:val="hybridMultilevel"/>
    <w:tmpl w:val="3C7E38AE"/>
    <w:lvl w:ilvl="0" w:tplc="65000AA2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2" w15:restartNumberingAfterBreak="0">
    <w:nsid w:val="16D0690F"/>
    <w:multiLevelType w:val="hybridMultilevel"/>
    <w:tmpl w:val="37088B78"/>
    <w:lvl w:ilvl="0" w:tplc="49F6EBDE">
      <w:start w:val="3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17BA736B"/>
    <w:multiLevelType w:val="hybridMultilevel"/>
    <w:tmpl w:val="36E43EE2"/>
    <w:lvl w:ilvl="0" w:tplc="71F41918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4" w15:restartNumberingAfterBreak="0">
    <w:nsid w:val="28061E2D"/>
    <w:multiLevelType w:val="hybridMultilevel"/>
    <w:tmpl w:val="A21A6176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C1388B"/>
    <w:multiLevelType w:val="hybridMultilevel"/>
    <w:tmpl w:val="2898BE30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73F722A"/>
    <w:multiLevelType w:val="hybridMultilevel"/>
    <w:tmpl w:val="2F785E8C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9FC033A"/>
    <w:multiLevelType w:val="hybridMultilevel"/>
    <w:tmpl w:val="727A176A"/>
    <w:lvl w:ilvl="0" w:tplc="04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4B2F99"/>
    <w:multiLevelType w:val="hybridMultilevel"/>
    <w:tmpl w:val="C4AC9658"/>
    <w:lvl w:ilvl="0" w:tplc="DEEC9B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FA601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A50075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736EFD"/>
    <w:multiLevelType w:val="hybridMultilevel"/>
    <w:tmpl w:val="3BEC16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660C2A"/>
    <w:multiLevelType w:val="hybridMultilevel"/>
    <w:tmpl w:val="C1DE1230"/>
    <w:lvl w:ilvl="0" w:tplc="85B284C4">
      <w:start w:val="1"/>
      <w:numFmt w:val="lowerLetter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1" w15:restartNumberingAfterBreak="0">
    <w:nsid w:val="5EB175DC"/>
    <w:multiLevelType w:val="multilevel"/>
    <w:tmpl w:val="FAA4F65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9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623729C1"/>
    <w:multiLevelType w:val="multilevel"/>
    <w:tmpl w:val="A21A617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A531E1"/>
    <w:multiLevelType w:val="hybridMultilevel"/>
    <w:tmpl w:val="21FABBEC"/>
    <w:lvl w:ilvl="0" w:tplc="2DE2983E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4" w15:restartNumberingAfterBreak="0">
    <w:nsid w:val="777050ED"/>
    <w:multiLevelType w:val="hybridMultilevel"/>
    <w:tmpl w:val="51826488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"/>
  </w:num>
  <w:num w:numId="4">
    <w:abstractNumId w:val="7"/>
  </w:num>
  <w:num w:numId="5">
    <w:abstractNumId w:val="2"/>
  </w:num>
  <w:num w:numId="6">
    <w:abstractNumId w:val="3"/>
  </w:num>
  <w:num w:numId="7">
    <w:abstractNumId w:val="8"/>
  </w:num>
  <w:num w:numId="8">
    <w:abstractNumId w:val="10"/>
  </w:num>
  <w:num w:numId="9">
    <w:abstractNumId w:val="11"/>
  </w:num>
  <w:num w:numId="10">
    <w:abstractNumId w:val="6"/>
  </w:num>
  <w:num w:numId="11">
    <w:abstractNumId w:val="9"/>
  </w:num>
  <w:num w:numId="12">
    <w:abstractNumId w:val="5"/>
  </w:num>
  <w:num w:numId="13">
    <w:abstractNumId w:val="14"/>
  </w:num>
  <w:num w:numId="14">
    <w:abstractNumId w:val="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00B2"/>
    <w:rsid w:val="00000423"/>
    <w:rsid w:val="0000431A"/>
    <w:rsid w:val="00005F9E"/>
    <w:rsid w:val="000148C6"/>
    <w:rsid w:val="000202A4"/>
    <w:rsid w:val="00024A1C"/>
    <w:rsid w:val="000278FE"/>
    <w:rsid w:val="00030B0F"/>
    <w:rsid w:val="00041B43"/>
    <w:rsid w:val="0005405C"/>
    <w:rsid w:val="000541BF"/>
    <w:rsid w:val="00060079"/>
    <w:rsid w:val="00060351"/>
    <w:rsid w:val="00084ED0"/>
    <w:rsid w:val="000868B7"/>
    <w:rsid w:val="000A0A8C"/>
    <w:rsid w:val="000A4C71"/>
    <w:rsid w:val="000B1735"/>
    <w:rsid w:val="000B32B9"/>
    <w:rsid w:val="000C1C4F"/>
    <w:rsid w:val="000F1DA9"/>
    <w:rsid w:val="000F31AD"/>
    <w:rsid w:val="000F53DE"/>
    <w:rsid w:val="001005FB"/>
    <w:rsid w:val="001018B6"/>
    <w:rsid w:val="0010414E"/>
    <w:rsid w:val="00110ADB"/>
    <w:rsid w:val="00111525"/>
    <w:rsid w:val="00111695"/>
    <w:rsid w:val="0011388F"/>
    <w:rsid w:val="0011705D"/>
    <w:rsid w:val="0012524E"/>
    <w:rsid w:val="00131998"/>
    <w:rsid w:val="001352E7"/>
    <w:rsid w:val="00144CC2"/>
    <w:rsid w:val="00146B7C"/>
    <w:rsid w:val="00157834"/>
    <w:rsid w:val="0016785F"/>
    <w:rsid w:val="0017112A"/>
    <w:rsid w:val="00176F93"/>
    <w:rsid w:val="00183418"/>
    <w:rsid w:val="0019147D"/>
    <w:rsid w:val="00192AA8"/>
    <w:rsid w:val="001A7D26"/>
    <w:rsid w:val="001B1843"/>
    <w:rsid w:val="001B2F3D"/>
    <w:rsid w:val="001C1D5D"/>
    <w:rsid w:val="001C4987"/>
    <w:rsid w:val="001D328F"/>
    <w:rsid w:val="001D3A09"/>
    <w:rsid w:val="001D4964"/>
    <w:rsid w:val="001E3644"/>
    <w:rsid w:val="001E46A8"/>
    <w:rsid w:val="00214575"/>
    <w:rsid w:val="00220FBF"/>
    <w:rsid w:val="0023184D"/>
    <w:rsid w:val="002357ED"/>
    <w:rsid w:val="002370EC"/>
    <w:rsid w:val="00237F8B"/>
    <w:rsid w:val="002518FA"/>
    <w:rsid w:val="00252ABB"/>
    <w:rsid w:val="002570C6"/>
    <w:rsid w:val="002656F3"/>
    <w:rsid w:val="00277240"/>
    <w:rsid w:val="00280AEE"/>
    <w:rsid w:val="00283255"/>
    <w:rsid w:val="00287790"/>
    <w:rsid w:val="00287CD3"/>
    <w:rsid w:val="0029406F"/>
    <w:rsid w:val="00295F95"/>
    <w:rsid w:val="002A2219"/>
    <w:rsid w:val="002A2F8D"/>
    <w:rsid w:val="002A41C6"/>
    <w:rsid w:val="002A5F2D"/>
    <w:rsid w:val="002B28F6"/>
    <w:rsid w:val="002B542D"/>
    <w:rsid w:val="002C4480"/>
    <w:rsid w:val="002D4783"/>
    <w:rsid w:val="002E24FF"/>
    <w:rsid w:val="002E45A3"/>
    <w:rsid w:val="002E4AAA"/>
    <w:rsid w:val="002E4ED2"/>
    <w:rsid w:val="002E7BAC"/>
    <w:rsid w:val="002F07E0"/>
    <w:rsid w:val="00303B6A"/>
    <w:rsid w:val="003105FF"/>
    <w:rsid w:val="003108EA"/>
    <w:rsid w:val="00311F42"/>
    <w:rsid w:val="00315161"/>
    <w:rsid w:val="00316BF6"/>
    <w:rsid w:val="003200B2"/>
    <w:rsid w:val="003268F8"/>
    <w:rsid w:val="00331D76"/>
    <w:rsid w:val="003371F2"/>
    <w:rsid w:val="0034100A"/>
    <w:rsid w:val="00344586"/>
    <w:rsid w:val="00351ECA"/>
    <w:rsid w:val="0035726F"/>
    <w:rsid w:val="00366C4F"/>
    <w:rsid w:val="00372B75"/>
    <w:rsid w:val="003750B7"/>
    <w:rsid w:val="00375441"/>
    <w:rsid w:val="0037789C"/>
    <w:rsid w:val="00384296"/>
    <w:rsid w:val="00386E1C"/>
    <w:rsid w:val="003A6997"/>
    <w:rsid w:val="003B24B6"/>
    <w:rsid w:val="003B37BA"/>
    <w:rsid w:val="003B6BB0"/>
    <w:rsid w:val="003E5435"/>
    <w:rsid w:val="0040158A"/>
    <w:rsid w:val="00404357"/>
    <w:rsid w:val="004074FE"/>
    <w:rsid w:val="00421EF4"/>
    <w:rsid w:val="00433E56"/>
    <w:rsid w:val="00444A31"/>
    <w:rsid w:val="00446893"/>
    <w:rsid w:val="00447DA8"/>
    <w:rsid w:val="00452387"/>
    <w:rsid w:val="00455418"/>
    <w:rsid w:val="00457D3F"/>
    <w:rsid w:val="00472910"/>
    <w:rsid w:val="00476EA1"/>
    <w:rsid w:val="0048454E"/>
    <w:rsid w:val="00484850"/>
    <w:rsid w:val="004947AD"/>
    <w:rsid w:val="00495955"/>
    <w:rsid w:val="004A2378"/>
    <w:rsid w:val="004A53DB"/>
    <w:rsid w:val="004B2564"/>
    <w:rsid w:val="004B357E"/>
    <w:rsid w:val="004C0E28"/>
    <w:rsid w:val="004C4DE4"/>
    <w:rsid w:val="004E0417"/>
    <w:rsid w:val="004E122E"/>
    <w:rsid w:val="004E3C0E"/>
    <w:rsid w:val="004F039A"/>
    <w:rsid w:val="004F4D69"/>
    <w:rsid w:val="004F52FB"/>
    <w:rsid w:val="005018C1"/>
    <w:rsid w:val="00514C52"/>
    <w:rsid w:val="005155F6"/>
    <w:rsid w:val="0052169A"/>
    <w:rsid w:val="00526A33"/>
    <w:rsid w:val="005302B4"/>
    <w:rsid w:val="00551BB3"/>
    <w:rsid w:val="00553C75"/>
    <w:rsid w:val="00554139"/>
    <w:rsid w:val="005555D0"/>
    <w:rsid w:val="005643D0"/>
    <w:rsid w:val="0056588B"/>
    <w:rsid w:val="00571DE9"/>
    <w:rsid w:val="00584510"/>
    <w:rsid w:val="00594E03"/>
    <w:rsid w:val="005A17AD"/>
    <w:rsid w:val="005A192C"/>
    <w:rsid w:val="005B7F39"/>
    <w:rsid w:val="005C2328"/>
    <w:rsid w:val="005E0F91"/>
    <w:rsid w:val="005E12E4"/>
    <w:rsid w:val="005E5B61"/>
    <w:rsid w:val="005F0E31"/>
    <w:rsid w:val="005F224F"/>
    <w:rsid w:val="005F284C"/>
    <w:rsid w:val="005F616E"/>
    <w:rsid w:val="00603CF3"/>
    <w:rsid w:val="00625CAA"/>
    <w:rsid w:val="00634058"/>
    <w:rsid w:val="00634B93"/>
    <w:rsid w:val="00640E41"/>
    <w:rsid w:val="00647ED2"/>
    <w:rsid w:val="00656426"/>
    <w:rsid w:val="006669FE"/>
    <w:rsid w:val="006706D2"/>
    <w:rsid w:val="0067693F"/>
    <w:rsid w:val="00685709"/>
    <w:rsid w:val="00687EB0"/>
    <w:rsid w:val="00693C6E"/>
    <w:rsid w:val="006A42AA"/>
    <w:rsid w:val="006A548C"/>
    <w:rsid w:val="006C70D4"/>
    <w:rsid w:val="006D41BD"/>
    <w:rsid w:val="006F7753"/>
    <w:rsid w:val="00710DA1"/>
    <w:rsid w:val="00722ACE"/>
    <w:rsid w:val="00725909"/>
    <w:rsid w:val="00727E10"/>
    <w:rsid w:val="007346A3"/>
    <w:rsid w:val="00745252"/>
    <w:rsid w:val="00746DB6"/>
    <w:rsid w:val="00750D14"/>
    <w:rsid w:val="00755442"/>
    <w:rsid w:val="00767C00"/>
    <w:rsid w:val="00771389"/>
    <w:rsid w:val="00772611"/>
    <w:rsid w:val="00777F6B"/>
    <w:rsid w:val="007857D7"/>
    <w:rsid w:val="007878E1"/>
    <w:rsid w:val="00792C76"/>
    <w:rsid w:val="00793CDB"/>
    <w:rsid w:val="00795A90"/>
    <w:rsid w:val="007A69D3"/>
    <w:rsid w:val="007B1431"/>
    <w:rsid w:val="007C2F7F"/>
    <w:rsid w:val="007C3224"/>
    <w:rsid w:val="007C449A"/>
    <w:rsid w:val="007E08C5"/>
    <w:rsid w:val="007E1011"/>
    <w:rsid w:val="007E1732"/>
    <w:rsid w:val="007E6433"/>
    <w:rsid w:val="007F011B"/>
    <w:rsid w:val="007F240D"/>
    <w:rsid w:val="007F3747"/>
    <w:rsid w:val="007F500A"/>
    <w:rsid w:val="007F6ED2"/>
    <w:rsid w:val="00804EA6"/>
    <w:rsid w:val="008140FA"/>
    <w:rsid w:val="00816D74"/>
    <w:rsid w:val="00817CCF"/>
    <w:rsid w:val="008200FE"/>
    <w:rsid w:val="00823F84"/>
    <w:rsid w:val="00834302"/>
    <w:rsid w:val="008506E7"/>
    <w:rsid w:val="00853EA5"/>
    <w:rsid w:val="00860496"/>
    <w:rsid w:val="00862F53"/>
    <w:rsid w:val="00864280"/>
    <w:rsid w:val="00867838"/>
    <w:rsid w:val="00883386"/>
    <w:rsid w:val="00892B30"/>
    <w:rsid w:val="00897344"/>
    <w:rsid w:val="00897ADF"/>
    <w:rsid w:val="008A22DC"/>
    <w:rsid w:val="008A5413"/>
    <w:rsid w:val="008B7F51"/>
    <w:rsid w:val="008C3808"/>
    <w:rsid w:val="008D2425"/>
    <w:rsid w:val="008D4903"/>
    <w:rsid w:val="008D4F18"/>
    <w:rsid w:val="008D75EA"/>
    <w:rsid w:val="008E1686"/>
    <w:rsid w:val="008F418E"/>
    <w:rsid w:val="00900684"/>
    <w:rsid w:val="00906A45"/>
    <w:rsid w:val="00925DF5"/>
    <w:rsid w:val="00926AE6"/>
    <w:rsid w:val="00930AF1"/>
    <w:rsid w:val="009332FE"/>
    <w:rsid w:val="00941E77"/>
    <w:rsid w:val="00957865"/>
    <w:rsid w:val="00960322"/>
    <w:rsid w:val="009779B4"/>
    <w:rsid w:val="0098232B"/>
    <w:rsid w:val="00992C63"/>
    <w:rsid w:val="009940F4"/>
    <w:rsid w:val="009A3AA7"/>
    <w:rsid w:val="009A7431"/>
    <w:rsid w:val="009B33B6"/>
    <w:rsid w:val="009B5069"/>
    <w:rsid w:val="009C392B"/>
    <w:rsid w:val="009C5F9F"/>
    <w:rsid w:val="009D3AA9"/>
    <w:rsid w:val="009F6FE3"/>
    <w:rsid w:val="009F7B5B"/>
    <w:rsid w:val="00A00EBE"/>
    <w:rsid w:val="00A02545"/>
    <w:rsid w:val="00A06EAC"/>
    <w:rsid w:val="00A1101A"/>
    <w:rsid w:val="00A12BFD"/>
    <w:rsid w:val="00A16451"/>
    <w:rsid w:val="00A23158"/>
    <w:rsid w:val="00A27CD0"/>
    <w:rsid w:val="00A33708"/>
    <w:rsid w:val="00A344EF"/>
    <w:rsid w:val="00A425B5"/>
    <w:rsid w:val="00A45F67"/>
    <w:rsid w:val="00A5184D"/>
    <w:rsid w:val="00A51D72"/>
    <w:rsid w:val="00A67A18"/>
    <w:rsid w:val="00A67DC2"/>
    <w:rsid w:val="00A740BB"/>
    <w:rsid w:val="00A7470A"/>
    <w:rsid w:val="00A759AF"/>
    <w:rsid w:val="00A77F58"/>
    <w:rsid w:val="00A87BEB"/>
    <w:rsid w:val="00A9520C"/>
    <w:rsid w:val="00AC0DA6"/>
    <w:rsid w:val="00AD01B1"/>
    <w:rsid w:val="00AD6CD7"/>
    <w:rsid w:val="00AF2F47"/>
    <w:rsid w:val="00B0643D"/>
    <w:rsid w:val="00B149AF"/>
    <w:rsid w:val="00B15AC7"/>
    <w:rsid w:val="00B32539"/>
    <w:rsid w:val="00B32E5E"/>
    <w:rsid w:val="00B34101"/>
    <w:rsid w:val="00B51491"/>
    <w:rsid w:val="00B53ABF"/>
    <w:rsid w:val="00B56E37"/>
    <w:rsid w:val="00B576A3"/>
    <w:rsid w:val="00B627C9"/>
    <w:rsid w:val="00B66EF9"/>
    <w:rsid w:val="00B671C4"/>
    <w:rsid w:val="00B75391"/>
    <w:rsid w:val="00B82BBE"/>
    <w:rsid w:val="00B840B3"/>
    <w:rsid w:val="00B927A9"/>
    <w:rsid w:val="00B9402F"/>
    <w:rsid w:val="00BA0E37"/>
    <w:rsid w:val="00BA33A0"/>
    <w:rsid w:val="00BA7E67"/>
    <w:rsid w:val="00BB2E4C"/>
    <w:rsid w:val="00BB7D25"/>
    <w:rsid w:val="00BC2DEA"/>
    <w:rsid w:val="00BC75EB"/>
    <w:rsid w:val="00BE6ADE"/>
    <w:rsid w:val="00BF1A80"/>
    <w:rsid w:val="00BF48D4"/>
    <w:rsid w:val="00C254F4"/>
    <w:rsid w:val="00C31088"/>
    <w:rsid w:val="00C32244"/>
    <w:rsid w:val="00C4519C"/>
    <w:rsid w:val="00C451B0"/>
    <w:rsid w:val="00C52F9F"/>
    <w:rsid w:val="00C550AD"/>
    <w:rsid w:val="00C57087"/>
    <w:rsid w:val="00C60B71"/>
    <w:rsid w:val="00C701C0"/>
    <w:rsid w:val="00C85E25"/>
    <w:rsid w:val="00C91032"/>
    <w:rsid w:val="00C94ED5"/>
    <w:rsid w:val="00C94F33"/>
    <w:rsid w:val="00CB4A3F"/>
    <w:rsid w:val="00CC0B6D"/>
    <w:rsid w:val="00CD0EBD"/>
    <w:rsid w:val="00CD4FCD"/>
    <w:rsid w:val="00CE14C3"/>
    <w:rsid w:val="00CE51D0"/>
    <w:rsid w:val="00CF4BF0"/>
    <w:rsid w:val="00D03BC2"/>
    <w:rsid w:val="00D243F1"/>
    <w:rsid w:val="00D32299"/>
    <w:rsid w:val="00D4109B"/>
    <w:rsid w:val="00D45E2A"/>
    <w:rsid w:val="00D51CD1"/>
    <w:rsid w:val="00D5561C"/>
    <w:rsid w:val="00D603A0"/>
    <w:rsid w:val="00D65BA8"/>
    <w:rsid w:val="00D74971"/>
    <w:rsid w:val="00D81C4B"/>
    <w:rsid w:val="00D92175"/>
    <w:rsid w:val="00D925A8"/>
    <w:rsid w:val="00DA19E0"/>
    <w:rsid w:val="00DB463D"/>
    <w:rsid w:val="00DB6098"/>
    <w:rsid w:val="00DB621A"/>
    <w:rsid w:val="00DB70DB"/>
    <w:rsid w:val="00DC3FF8"/>
    <w:rsid w:val="00DC5B9D"/>
    <w:rsid w:val="00DE533D"/>
    <w:rsid w:val="00E02E09"/>
    <w:rsid w:val="00E032EC"/>
    <w:rsid w:val="00E104C4"/>
    <w:rsid w:val="00E10CC5"/>
    <w:rsid w:val="00E216C7"/>
    <w:rsid w:val="00E254B6"/>
    <w:rsid w:val="00E420B6"/>
    <w:rsid w:val="00E45A71"/>
    <w:rsid w:val="00E570A3"/>
    <w:rsid w:val="00E64C03"/>
    <w:rsid w:val="00E723AB"/>
    <w:rsid w:val="00E7445C"/>
    <w:rsid w:val="00E87514"/>
    <w:rsid w:val="00E91DFC"/>
    <w:rsid w:val="00E92DB3"/>
    <w:rsid w:val="00EA2033"/>
    <w:rsid w:val="00EA4CBC"/>
    <w:rsid w:val="00EA503F"/>
    <w:rsid w:val="00EB289B"/>
    <w:rsid w:val="00EB4552"/>
    <w:rsid w:val="00EC0F41"/>
    <w:rsid w:val="00ED4D74"/>
    <w:rsid w:val="00EE5D17"/>
    <w:rsid w:val="00EF27FD"/>
    <w:rsid w:val="00F03DC9"/>
    <w:rsid w:val="00F0426B"/>
    <w:rsid w:val="00F05759"/>
    <w:rsid w:val="00F069FE"/>
    <w:rsid w:val="00F06BF7"/>
    <w:rsid w:val="00F10699"/>
    <w:rsid w:val="00F151D9"/>
    <w:rsid w:val="00F333EA"/>
    <w:rsid w:val="00F46908"/>
    <w:rsid w:val="00F54FC9"/>
    <w:rsid w:val="00F572DA"/>
    <w:rsid w:val="00F575BF"/>
    <w:rsid w:val="00F600D4"/>
    <w:rsid w:val="00F66F33"/>
    <w:rsid w:val="00F67EAB"/>
    <w:rsid w:val="00F76E4B"/>
    <w:rsid w:val="00F95822"/>
    <w:rsid w:val="00FA3F90"/>
    <w:rsid w:val="00FA525C"/>
    <w:rsid w:val="00FA5461"/>
    <w:rsid w:val="00FB0C92"/>
    <w:rsid w:val="00FB173C"/>
    <w:rsid w:val="00FB2026"/>
    <w:rsid w:val="00FB2FF2"/>
    <w:rsid w:val="00FB3DAF"/>
    <w:rsid w:val="00FC3A7B"/>
    <w:rsid w:val="00FC5370"/>
    <w:rsid w:val="00FD04DC"/>
    <w:rsid w:val="00FD226F"/>
    <w:rsid w:val="00FD2561"/>
    <w:rsid w:val="00FD692A"/>
    <w:rsid w:val="00FE2468"/>
    <w:rsid w:val="00FE577F"/>
    <w:rsid w:val="00FF52DD"/>
    <w:rsid w:val="00FF5534"/>
    <w:rsid w:val="00FF6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39C549"/>
  <w15:docId w15:val="{6D906728-79F3-4BAA-99FD-7992FACAA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6D2"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FD692A"/>
    <w:pPr>
      <w:keepNext/>
      <w:tabs>
        <w:tab w:val="num" w:pos="0"/>
      </w:tabs>
      <w:jc w:val="center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har"/>
    <w:uiPriority w:val="9"/>
    <w:qFormat/>
    <w:rsid w:val="00FD692A"/>
    <w:pPr>
      <w:keepNext/>
      <w:tabs>
        <w:tab w:val="num" w:pos="0"/>
      </w:tabs>
      <w:jc w:val="both"/>
      <w:outlineLvl w:val="1"/>
    </w:pPr>
    <w:rPr>
      <w:rFonts w:eastAsia="Arial Unicode MS"/>
      <w:b/>
      <w:szCs w:val="20"/>
    </w:rPr>
  </w:style>
  <w:style w:type="paragraph" w:styleId="Ttulo3">
    <w:name w:val="heading 3"/>
    <w:basedOn w:val="Normal"/>
    <w:next w:val="Normal"/>
    <w:link w:val="Ttulo3Char"/>
    <w:uiPriority w:val="9"/>
    <w:qFormat/>
    <w:rsid w:val="00FD692A"/>
    <w:pPr>
      <w:keepNext/>
      <w:tabs>
        <w:tab w:val="num" w:pos="0"/>
      </w:tabs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"/>
    <w:qFormat/>
    <w:rsid w:val="006706D2"/>
    <w:pPr>
      <w:keepNext/>
      <w:jc w:val="center"/>
      <w:outlineLvl w:val="3"/>
    </w:pPr>
    <w:rPr>
      <w:b/>
      <w:bCs/>
      <w:sz w:val="20"/>
    </w:rPr>
  </w:style>
  <w:style w:type="paragraph" w:styleId="Ttulo5">
    <w:name w:val="heading 5"/>
    <w:basedOn w:val="Normal"/>
    <w:next w:val="Normal"/>
    <w:link w:val="Ttulo5Char"/>
    <w:uiPriority w:val="9"/>
    <w:qFormat/>
    <w:rsid w:val="00FD692A"/>
    <w:pPr>
      <w:keepNext/>
      <w:tabs>
        <w:tab w:val="num" w:pos="0"/>
      </w:tabs>
      <w:ind w:left="4320"/>
      <w:jc w:val="both"/>
      <w:outlineLvl w:val="4"/>
    </w:pPr>
    <w:rPr>
      <w:rFonts w:eastAsia="Arial Unicode MS"/>
      <w:b/>
      <w:sz w:val="28"/>
      <w:szCs w:val="20"/>
    </w:rPr>
  </w:style>
  <w:style w:type="paragraph" w:styleId="Ttulo6">
    <w:name w:val="heading 6"/>
    <w:basedOn w:val="Normal"/>
    <w:next w:val="Normal"/>
    <w:link w:val="Ttulo6Char"/>
    <w:uiPriority w:val="9"/>
    <w:qFormat/>
    <w:rsid w:val="00CD0EBD"/>
    <w:pPr>
      <w:keepNext/>
      <w:widowControl w:val="0"/>
      <w:tabs>
        <w:tab w:val="left" w:pos="1776"/>
      </w:tabs>
      <w:snapToGrid w:val="0"/>
      <w:jc w:val="center"/>
      <w:outlineLvl w:val="5"/>
    </w:pPr>
    <w:rPr>
      <w:rFonts w:eastAsia="Arial Unicode MS"/>
      <w:b/>
      <w:bCs/>
      <w:szCs w:val="20"/>
    </w:rPr>
  </w:style>
  <w:style w:type="paragraph" w:styleId="Ttulo7">
    <w:name w:val="heading 7"/>
    <w:basedOn w:val="Normal"/>
    <w:next w:val="Normal"/>
    <w:link w:val="Ttulo7Char"/>
    <w:uiPriority w:val="9"/>
    <w:qFormat/>
    <w:rsid w:val="00CD0EBD"/>
    <w:pPr>
      <w:keepNext/>
      <w:tabs>
        <w:tab w:val="left" w:pos="4678"/>
      </w:tabs>
      <w:jc w:val="both"/>
      <w:outlineLvl w:val="6"/>
    </w:pPr>
    <w:rPr>
      <w:rFonts w:ascii="Arial" w:hAnsi="Arial" w:cs="Arial"/>
      <w:b/>
      <w:bCs/>
      <w:sz w:val="20"/>
      <w:szCs w:val="20"/>
    </w:rPr>
  </w:style>
  <w:style w:type="paragraph" w:styleId="Ttulo8">
    <w:name w:val="heading 8"/>
    <w:basedOn w:val="Normal"/>
    <w:next w:val="Normal"/>
    <w:link w:val="Ttulo8Char"/>
    <w:uiPriority w:val="9"/>
    <w:qFormat/>
    <w:rsid w:val="00CD0EBD"/>
    <w:pPr>
      <w:keepNext/>
      <w:jc w:val="both"/>
      <w:outlineLvl w:val="7"/>
    </w:pPr>
    <w:rPr>
      <w:b/>
      <w:bCs/>
      <w:sz w:val="28"/>
    </w:rPr>
  </w:style>
  <w:style w:type="paragraph" w:styleId="Ttulo9">
    <w:name w:val="heading 9"/>
    <w:basedOn w:val="Normal"/>
    <w:next w:val="Normal"/>
    <w:link w:val="Ttulo9Char"/>
    <w:uiPriority w:val="9"/>
    <w:qFormat/>
    <w:rsid w:val="00CD0EBD"/>
    <w:pPr>
      <w:keepNext/>
      <w:jc w:val="center"/>
      <w:outlineLvl w:val="8"/>
    </w:pPr>
    <w:rPr>
      <w:rFonts w:ascii="Arial" w:hAnsi="Arial" w:cs="Arial"/>
      <w:b/>
      <w:sz w:val="2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FD692A"/>
  </w:style>
  <w:style w:type="character" w:customStyle="1" w:styleId="WW-Absatz-Standardschriftart">
    <w:name w:val="WW-Absatz-Standardschriftart"/>
    <w:rsid w:val="00FD692A"/>
  </w:style>
  <w:style w:type="character" w:customStyle="1" w:styleId="WW8Num4z0">
    <w:name w:val="WW8Num4z0"/>
    <w:rsid w:val="00FD692A"/>
    <w:rPr>
      <w:rFonts w:ascii="Symbol" w:hAnsi="Symbol"/>
    </w:rPr>
  </w:style>
  <w:style w:type="character" w:customStyle="1" w:styleId="WW8Num9z1">
    <w:name w:val="WW8Num9z1"/>
    <w:rsid w:val="00FD692A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FD692A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FD692A"/>
    <w:rPr>
      <w:rFonts w:ascii="Courier New" w:hAnsi="Courier New"/>
    </w:rPr>
  </w:style>
  <w:style w:type="character" w:customStyle="1" w:styleId="WW8Num10z2">
    <w:name w:val="WW8Num10z2"/>
    <w:rsid w:val="00FD692A"/>
    <w:rPr>
      <w:rFonts w:ascii="Wingdings" w:hAnsi="Wingdings"/>
    </w:rPr>
  </w:style>
  <w:style w:type="character" w:customStyle="1" w:styleId="WW8Num10z3">
    <w:name w:val="WW8Num10z3"/>
    <w:rsid w:val="00FD692A"/>
    <w:rPr>
      <w:rFonts w:ascii="Symbol" w:hAnsi="Symbol"/>
    </w:rPr>
  </w:style>
  <w:style w:type="character" w:customStyle="1" w:styleId="WW8Num16z0">
    <w:name w:val="WW8Num16z0"/>
    <w:rsid w:val="00FD692A"/>
    <w:rPr>
      <w:b w:val="0"/>
    </w:rPr>
  </w:style>
  <w:style w:type="character" w:customStyle="1" w:styleId="WW8Num17z0">
    <w:name w:val="WW8Num17z0"/>
    <w:rsid w:val="00FD692A"/>
    <w:rPr>
      <w:rFonts w:ascii="Symbol" w:hAnsi="Symbol"/>
    </w:rPr>
  </w:style>
  <w:style w:type="character" w:customStyle="1" w:styleId="WW8Num19z0">
    <w:name w:val="WW8Num19z0"/>
    <w:rsid w:val="00FD692A"/>
    <w:rPr>
      <w:rFonts w:ascii="Symbol" w:hAnsi="Symbol"/>
    </w:rPr>
  </w:style>
  <w:style w:type="character" w:customStyle="1" w:styleId="WW8Num31z0">
    <w:name w:val="WW8Num31z0"/>
    <w:rsid w:val="00FD692A"/>
    <w:rPr>
      <w:rFonts w:ascii="Symbol" w:hAnsi="Symbol"/>
    </w:rPr>
  </w:style>
  <w:style w:type="character" w:customStyle="1" w:styleId="WW8Num32z1">
    <w:name w:val="WW8Num32z1"/>
    <w:rsid w:val="00FD692A"/>
    <w:rPr>
      <w:rFonts w:ascii="Times New Roman" w:eastAsia="Times New Roman" w:hAnsi="Times New Roman" w:cs="Times New Roman"/>
    </w:rPr>
  </w:style>
  <w:style w:type="character" w:customStyle="1" w:styleId="WW8Num33z0">
    <w:name w:val="WW8Num33z0"/>
    <w:rsid w:val="00FD692A"/>
    <w:rPr>
      <w:rFonts w:ascii="Symbol" w:hAnsi="Symbol"/>
    </w:rPr>
  </w:style>
  <w:style w:type="character" w:styleId="Nmerodepgina">
    <w:name w:val="page number"/>
    <w:basedOn w:val="Fontepargpadro"/>
    <w:rsid w:val="00FD692A"/>
  </w:style>
  <w:style w:type="paragraph" w:customStyle="1" w:styleId="Captulo">
    <w:name w:val="Capítulo"/>
    <w:basedOn w:val="Normal"/>
    <w:next w:val="Corpodetexto"/>
    <w:rsid w:val="00FD692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texto">
    <w:name w:val="Body Text"/>
    <w:basedOn w:val="Normal"/>
    <w:link w:val="CorpodetextoChar"/>
    <w:uiPriority w:val="99"/>
    <w:rsid w:val="00FD692A"/>
    <w:rPr>
      <w:b/>
      <w:bCs/>
      <w:sz w:val="32"/>
    </w:rPr>
  </w:style>
  <w:style w:type="paragraph" w:styleId="Lista">
    <w:name w:val="List"/>
    <w:basedOn w:val="Corpodetexto"/>
    <w:rsid w:val="00FD692A"/>
    <w:rPr>
      <w:rFonts w:cs="Tahoma"/>
    </w:rPr>
  </w:style>
  <w:style w:type="paragraph" w:styleId="Legenda">
    <w:name w:val="caption"/>
    <w:basedOn w:val="Normal"/>
    <w:qFormat/>
    <w:rsid w:val="00FD692A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rsid w:val="00FD692A"/>
    <w:pPr>
      <w:suppressLineNumbers/>
    </w:pPr>
    <w:rPr>
      <w:rFonts w:cs="Tahoma"/>
    </w:rPr>
  </w:style>
  <w:style w:type="paragraph" w:styleId="Cabealho">
    <w:name w:val="header"/>
    <w:basedOn w:val="Normal"/>
    <w:link w:val="CabealhoChar"/>
    <w:uiPriority w:val="99"/>
    <w:rsid w:val="00FD692A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FD692A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FD692A"/>
    <w:pPr>
      <w:ind w:firstLine="1980"/>
      <w:jc w:val="both"/>
    </w:pPr>
  </w:style>
  <w:style w:type="paragraph" w:styleId="Ttulo">
    <w:name w:val="Title"/>
    <w:basedOn w:val="Normal"/>
    <w:next w:val="Subttulo"/>
    <w:link w:val="TtuloChar"/>
    <w:uiPriority w:val="10"/>
    <w:qFormat/>
    <w:rsid w:val="00FD692A"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styleId="Subttulo">
    <w:name w:val="Subtitle"/>
    <w:basedOn w:val="Normal"/>
    <w:next w:val="Corpodetexto"/>
    <w:link w:val="SubttuloChar"/>
    <w:uiPriority w:val="11"/>
    <w:qFormat/>
    <w:rsid w:val="00FD692A"/>
    <w:pPr>
      <w:spacing w:before="100" w:after="100"/>
      <w:jc w:val="center"/>
    </w:pPr>
    <w:rPr>
      <w:rFonts w:ascii="Arial" w:hAnsi="Arial" w:cs="Arial"/>
      <w:b/>
      <w:bCs/>
      <w:i/>
      <w:iCs/>
      <w:u w:val="single"/>
    </w:rPr>
  </w:style>
  <w:style w:type="paragraph" w:styleId="Recuodecorpodetexto2">
    <w:name w:val="Body Text Indent 2"/>
    <w:basedOn w:val="Normal"/>
    <w:link w:val="Recuodecorpodetexto2Char"/>
    <w:uiPriority w:val="99"/>
    <w:rsid w:val="00FD692A"/>
    <w:pPr>
      <w:ind w:firstLine="2160"/>
      <w:jc w:val="both"/>
    </w:pPr>
  </w:style>
  <w:style w:type="paragraph" w:styleId="Corpodetexto2">
    <w:name w:val="Body Text 2"/>
    <w:basedOn w:val="Normal"/>
    <w:link w:val="Corpodetexto2Char"/>
    <w:uiPriority w:val="99"/>
    <w:rsid w:val="00FD692A"/>
    <w:pPr>
      <w:jc w:val="both"/>
    </w:pPr>
    <w:rPr>
      <w:b/>
      <w:szCs w:val="20"/>
    </w:rPr>
  </w:style>
  <w:style w:type="paragraph" w:styleId="Corpodetexto3">
    <w:name w:val="Body Text 3"/>
    <w:basedOn w:val="Normal"/>
    <w:link w:val="Corpodetexto3Char"/>
    <w:uiPriority w:val="99"/>
    <w:rsid w:val="00FD692A"/>
    <w:pPr>
      <w:jc w:val="both"/>
    </w:pPr>
    <w:rPr>
      <w:sz w:val="22"/>
      <w:szCs w:val="20"/>
    </w:rPr>
  </w:style>
  <w:style w:type="paragraph" w:styleId="Textodebalo">
    <w:name w:val="Balloon Text"/>
    <w:basedOn w:val="Normal"/>
    <w:rsid w:val="00FD692A"/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Corpodetexto"/>
    <w:rsid w:val="00FD692A"/>
  </w:style>
  <w:style w:type="table" w:styleId="Tabelacomgrade">
    <w:name w:val="Table Grid"/>
    <w:basedOn w:val="Tabelanormal"/>
    <w:uiPriority w:val="59"/>
    <w:rsid w:val="00C451B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67693F"/>
    <w:pPr>
      <w:ind w:left="708"/>
    </w:pPr>
    <w:rPr>
      <w:sz w:val="20"/>
      <w:szCs w:val="20"/>
      <w:lang w:val="pt-PT"/>
    </w:rPr>
  </w:style>
  <w:style w:type="character" w:customStyle="1" w:styleId="Ttulo6Char">
    <w:name w:val="Título 6 Char"/>
    <w:basedOn w:val="Fontepargpadro"/>
    <w:link w:val="Ttulo6"/>
    <w:uiPriority w:val="9"/>
    <w:rsid w:val="00CD0EBD"/>
    <w:rPr>
      <w:rFonts w:eastAsia="Arial Unicode MS"/>
      <w:b/>
      <w:bCs/>
      <w:sz w:val="24"/>
    </w:rPr>
  </w:style>
  <w:style w:type="character" w:customStyle="1" w:styleId="Ttulo7Char">
    <w:name w:val="Título 7 Char"/>
    <w:basedOn w:val="Fontepargpadro"/>
    <w:link w:val="Ttulo7"/>
    <w:uiPriority w:val="9"/>
    <w:rsid w:val="00CD0EBD"/>
    <w:rPr>
      <w:rFonts w:ascii="Arial" w:hAnsi="Arial" w:cs="Arial"/>
      <w:b/>
      <w:bCs/>
    </w:rPr>
  </w:style>
  <w:style w:type="character" w:customStyle="1" w:styleId="Ttulo8Char">
    <w:name w:val="Título 8 Char"/>
    <w:basedOn w:val="Fontepargpadro"/>
    <w:link w:val="Ttulo8"/>
    <w:uiPriority w:val="9"/>
    <w:rsid w:val="00CD0EBD"/>
    <w:rPr>
      <w:b/>
      <w:bCs/>
      <w:sz w:val="28"/>
      <w:szCs w:val="24"/>
    </w:rPr>
  </w:style>
  <w:style w:type="character" w:customStyle="1" w:styleId="Ttulo9Char">
    <w:name w:val="Título 9 Char"/>
    <w:basedOn w:val="Fontepargpadro"/>
    <w:link w:val="Ttulo9"/>
    <w:uiPriority w:val="9"/>
    <w:rsid w:val="00CD0EBD"/>
    <w:rPr>
      <w:rFonts w:ascii="Arial" w:hAnsi="Arial" w:cs="Arial"/>
      <w:b/>
      <w:sz w:val="22"/>
    </w:rPr>
  </w:style>
  <w:style w:type="character" w:customStyle="1" w:styleId="Ttulo1Char">
    <w:name w:val="Título 1 Char"/>
    <w:basedOn w:val="Fontepargpadro"/>
    <w:link w:val="Ttulo1"/>
    <w:uiPriority w:val="9"/>
    <w:rsid w:val="00CD0EBD"/>
    <w:rPr>
      <w:b/>
      <w:bCs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rsid w:val="00CD0EBD"/>
    <w:rPr>
      <w:rFonts w:eastAsia="Arial Unicode MS"/>
      <w:b/>
      <w:sz w:val="24"/>
    </w:rPr>
  </w:style>
  <w:style w:type="character" w:customStyle="1" w:styleId="Ttulo3Char">
    <w:name w:val="Título 3 Char"/>
    <w:basedOn w:val="Fontepargpadro"/>
    <w:link w:val="Ttulo3"/>
    <w:uiPriority w:val="9"/>
    <w:rsid w:val="00CD0EBD"/>
    <w:rPr>
      <w:b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CD0EBD"/>
    <w:rPr>
      <w:b/>
      <w:bCs/>
      <w:szCs w:val="24"/>
    </w:rPr>
  </w:style>
  <w:style w:type="character" w:customStyle="1" w:styleId="Ttulo5Char">
    <w:name w:val="Título 5 Char"/>
    <w:basedOn w:val="Fontepargpadro"/>
    <w:link w:val="Ttulo5"/>
    <w:uiPriority w:val="9"/>
    <w:rsid w:val="00CD0EBD"/>
    <w:rPr>
      <w:rFonts w:eastAsia="Arial Unicode MS"/>
      <w:b/>
      <w:sz w:val="28"/>
    </w:rPr>
  </w:style>
  <w:style w:type="paragraph" w:styleId="NormalWeb">
    <w:name w:val="Normal (Web)"/>
    <w:basedOn w:val="Normal"/>
    <w:uiPriority w:val="99"/>
    <w:unhideWhenUsed/>
    <w:rsid w:val="00CD0EBD"/>
    <w:pPr>
      <w:spacing w:before="100" w:beforeAutospacing="1" w:after="100" w:afterAutospacing="1"/>
    </w:pPr>
  </w:style>
  <w:style w:type="character" w:customStyle="1" w:styleId="CabealhoChar">
    <w:name w:val="Cabeçalho Char"/>
    <w:basedOn w:val="Fontepargpadro"/>
    <w:link w:val="Cabealho"/>
    <w:uiPriority w:val="99"/>
    <w:rsid w:val="00CD0EBD"/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CD0EBD"/>
    <w:rPr>
      <w:sz w:val="24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D0EBD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99"/>
    <w:rsid w:val="00CD0EBD"/>
    <w:rPr>
      <w:b/>
      <w:bCs/>
      <w:sz w:val="32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CD0EBD"/>
    <w:rPr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CD0EBD"/>
    <w:rPr>
      <w:rFonts w:ascii="Arial" w:hAnsi="Arial" w:cs="Arial"/>
      <w:b/>
      <w:bCs/>
      <w:i/>
      <w:iCs/>
      <w:sz w:val="24"/>
      <w:szCs w:val="24"/>
      <w:u w:val="single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CD0EBD"/>
    <w:rPr>
      <w:b/>
      <w:sz w:val="24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CD0EBD"/>
    <w:rPr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CD0EBD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CD0EBD"/>
    <w:pPr>
      <w:widowControl w:val="0"/>
      <w:tabs>
        <w:tab w:val="left" w:pos="1776"/>
      </w:tabs>
      <w:snapToGrid w:val="0"/>
      <w:ind w:firstLine="1440"/>
      <w:jc w:val="both"/>
    </w:pPr>
    <w:rPr>
      <w:rFonts w:ascii="Tahoma" w:hAnsi="Tahoma" w:cs="Tahoma"/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CD0EBD"/>
    <w:rPr>
      <w:rFonts w:ascii="Tahoma" w:hAnsi="Tahoma" w:cs="Tahoma"/>
      <w:sz w:val="24"/>
    </w:rPr>
  </w:style>
  <w:style w:type="paragraph" w:styleId="Textoembloco">
    <w:name w:val="Block Text"/>
    <w:basedOn w:val="Normal"/>
    <w:uiPriority w:val="99"/>
    <w:unhideWhenUsed/>
    <w:rsid w:val="00CD0EBD"/>
    <w:pPr>
      <w:widowControl w:val="0"/>
      <w:snapToGrid w:val="0"/>
      <w:ind w:left="1418" w:right="1417" w:firstLine="22"/>
      <w:jc w:val="both"/>
    </w:pPr>
    <w:rPr>
      <w:rFonts w:ascii="Tahoma" w:hAnsi="Tahoma" w:cs="Tahoma"/>
      <w:szCs w:val="20"/>
    </w:rPr>
  </w:style>
  <w:style w:type="character" w:styleId="nfase">
    <w:name w:val="Emphasis"/>
    <w:basedOn w:val="Fontepargpadro"/>
    <w:uiPriority w:val="20"/>
    <w:qFormat/>
    <w:rsid w:val="00CD0EB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1.xls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bio\AppData\Roaming\Microsoft\Modelos\TIMBRE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0DCEC-4A70-407E-B288-58C9339BC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TIMBRE</Template>
  <TotalTime>621</TotalTime>
  <Pages>4</Pages>
  <Words>349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RELAÇÃO DE VAGAS PARA CONCURSO PÚBLICO</vt:lpstr>
    </vt:vector>
  </TitlesOfParts>
  <Company>Pref. General Cãmara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RELAÇÃO DE VAGAS PARA CONCURSO PÚBLICO</dc:title>
  <dc:creator>Fabio</dc:creator>
  <cp:lastModifiedBy>Felipe G Rocha</cp:lastModifiedBy>
  <cp:revision>75</cp:revision>
  <cp:lastPrinted>2021-12-29T17:41:00Z</cp:lastPrinted>
  <dcterms:created xsi:type="dcterms:W3CDTF">2017-12-28T18:53:00Z</dcterms:created>
  <dcterms:modified xsi:type="dcterms:W3CDTF">2022-01-06T18:16:00Z</dcterms:modified>
</cp:coreProperties>
</file>